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75D31" w14:textId="210751A3" w:rsidR="00505FE4" w:rsidRPr="00D94A4C" w:rsidRDefault="00505FE4" w:rsidP="00A4490B">
      <w:pPr>
        <w:pStyle w:val="Tytu"/>
        <w:ind w:right="707"/>
        <w:jc w:val="left"/>
        <w:rPr>
          <w:szCs w:val="24"/>
        </w:rPr>
      </w:pPr>
    </w:p>
    <w:p w14:paraId="191EE9EF" w14:textId="77777777" w:rsidR="00505FE4" w:rsidRPr="00D94A4C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94A4C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D94A4C" w14:paraId="59DB4F4D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52013417" w14:textId="77777777" w:rsidR="00505FE4" w:rsidRPr="00D94A4C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2E06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 xml:space="preserve">Nazwa modułu (bloku przedmiotów): 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D4A6395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Kod modułu:</w:t>
            </w:r>
            <w:r w:rsidR="007239AC" w:rsidRPr="00D94A4C">
              <w:rPr>
                <w:b/>
                <w:sz w:val="24"/>
                <w:szCs w:val="24"/>
              </w:rPr>
              <w:t xml:space="preserve"> M 19</w:t>
            </w:r>
          </w:p>
        </w:tc>
      </w:tr>
      <w:tr w:rsidR="00505FE4" w:rsidRPr="00D94A4C" w14:paraId="682DA59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7E26B2" w14:textId="77777777" w:rsidR="00505FE4" w:rsidRPr="00D94A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5FD0" w14:textId="77777777" w:rsidR="00505FE4" w:rsidRPr="00D94A4C" w:rsidRDefault="00505FE4" w:rsidP="00F77DC4">
            <w:pPr>
              <w:rPr>
                <w:b/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 xml:space="preserve">Nazwa przedmiotu: </w:t>
            </w:r>
          </w:p>
          <w:p w14:paraId="2C2BB702" w14:textId="77777777" w:rsidR="007239AC" w:rsidRPr="00D94A4C" w:rsidRDefault="007239AC" w:rsidP="007239AC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Przedmiot dyplomowy wybieralny</w:t>
            </w:r>
          </w:p>
          <w:p w14:paraId="241898BA" w14:textId="77777777" w:rsidR="00505FE4" w:rsidRPr="00D94A4C" w:rsidRDefault="007239AC" w:rsidP="007239AC">
            <w:pPr>
              <w:rPr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Zarządzanie projektami i usługami IT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EA7D89B" w14:textId="1A5BBB31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Kod przedmiotu:</w:t>
            </w:r>
            <w:r w:rsidR="009E613F" w:rsidRPr="00D94A4C">
              <w:rPr>
                <w:sz w:val="24"/>
                <w:szCs w:val="24"/>
              </w:rPr>
              <w:t xml:space="preserve"> </w:t>
            </w:r>
            <w:r w:rsidR="002D6E2E" w:rsidRPr="00D94A4C">
              <w:rPr>
                <w:sz w:val="24"/>
                <w:szCs w:val="24"/>
              </w:rPr>
              <w:t xml:space="preserve">ASK-M14, PBD-M14, </w:t>
            </w:r>
            <w:r w:rsidR="00D94A4C" w:rsidRPr="00D94A4C">
              <w:rPr>
                <w:sz w:val="24"/>
                <w:szCs w:val="24"/>
              </w:rPr>
              <w:t>M3D</w:t>
            </w:r>
            <w:r w:rsidR="002D6E2E" w:rsidRPr="00D94A4C">
              <w:rPr>
                <w:sz w:val="24"/>
                <w:szCs w:val="24"/>
              </w:rPr>
              <w:t>-M15</w:t>
            </w:r>
          </w:p>
        </w:tc>
      </w:tr>
      <w:tr w:rsidR="00505FE4" w:rsidRPr="00D94A4C" w14:paraId="76450D2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37B382" w14:textId="77777777" w:rsidR="00505FE4" w:rsidRPr="00D94A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EE478A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Nazwa jednostki organizacyjnej prowadzącej przedmiot / moduł:</w:t>
            </w:r>
          </w:p>
          <w:p w14:paraId="213B2D49" w14:textId="77777777" w:rsidR="00505FE4" w:rsidRPr="00D94A4C" w:rsidRDefault="00A0655B" w:rsidP="00F77DC4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D94A4C" w14:paraId="6C13FF5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177860" w14:textId="77777777" w:rsidR="00505FE4" w:rsidRPr="00D94A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1CC9F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Nazwa kierunku:</w:t>
            </w:r>
          </w:p>
          <w:p w14:paraId="4DC3D01E" w14:textId="77777777" w:rsidR="00505FE4" w:rsidRPr="00D94A4C" w:rsidRDefault="009E613F" w:rsidP="00F77DC4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D94A4C" w14:paraId="5F176D6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388546" w14:textId="77777777" w:rsidR="00505FE4" w:rsidRPr="00D94A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5DBD3F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Nazwa specjalności:</w:t>
            </w:r>
            <w:r w:rsidR="00A0655B" w:rsidRPr="00D94A4C">
              <w:rPr>
                <w:sz w:val="24"/>
                <w:szCs w:val="24"/>
              </w:rPr>
              <w:t xml:space="preserve"> /niewłaściwe skasować/</w:t>
            </w:r>
          </w:p>
          <w:p w14:paraId="14320C88" w14:textId="77777777" w:rsidR="00505FE4" w:rsidRPr="00D94A4C" w:rsidRDefault="00A0655B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Administracja systemów i sieci komputerowych</w:t>
            </w:r>
            <w:r w:rsidRPr="00D94A4C">
              <w:rPr>
                <w:sz w:val="24"/>
                <w:szCs w:val="24"/>
              </w:rPr>
              <w:br/>
              <w:t>Projektowanie baz danych i oprogramowanie użytkowe</w:t>
            </w:r>
            <w:r w:rsidRPr="00D94A4C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D94A4C" w14:paraId="3EE827D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CE25BA" w14:textId="77777777" w:rsidR="00505FE4" w:rsidRPr="00D94A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015A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Forma studiów:</w:t>
            </w:r>
          </w:p>
          <w:p w14:paraId="0C6296B1" w14:textId="77777777" w:rsidR="00505FE4" w:rsidRPr="00D94A4C" w:rsidRDefault="009E613F" w:rsidP="00F77DC4">
            <w:pPr>
              <w:rPr>
                <w:sz w:val="24"/>
                <w:szCs w:val="24"/>
              </w:rPr>
            </w:pPr>
            <w:r w:rsidRPr="00D94A4C">
              <w:rPr>
                <w:b/>
                <w:bCs/>
                <w:sz w:val="24"/>
                <w:szCs w:val="24"/>
              </w:rPr>
              <w:t>SN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B23B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Profil kształcenia:</w:t>
            </w:r>
          </w:p>
          <w:p w14:paraId="36316889" w14:textId="77777777" w:rsidR="00505FE4" w:rsidRPr="00D94A4C" w:rsidRDefault="009E613F" w:rsidP="00F77DC4">
            <w:pPr>
              <w:rPr>
                <w:sz w:val="24"/>
                <w:szCs w:val="24"/>
              </w:rPr>
            </w:pPr>
            <w:r w:rsidRPr="00D94A4C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842737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Poziom studiów:</w:t>
            </w:r>
          </w:p>
          <w:p w14:paraId="08E11B7C" w14:textId="77777777" w:rsidR="009E613F" w:rsidRPr="00D94A4C" w:rsidRDefault="007239AC" w:rsidP="00F77DC4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D94A4C" w14:paraId="40F2928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B4DE528" w14:textId="77777777" w:rsidR="00505FE4" w:rsidRPr="00D94A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1F40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 xml:space="preserve">Rok / semestr: </w:t>
            </w:r>
          </w:p>
          <w:p w14:paraId="5D84AD7E" w14:textId="77777777" w:rsidR="00505FE4" w:rsidRPr="00D94A4C" w:rsidRDefault="007239AC" w:rsidP="00F77DC4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4/8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B368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Status przedmiotu /modułu:</w:t>
            </w:r>
          </w:p>
          <w:p w14:paraId="23EF878E" w14:textId="77777777" w:rsidR="00505FE4" w:rsidRPr="00D94A4C" w:rsidRDefault="007239AC" w:rsidP="00F77DC4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wybieralny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302635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Język przedmiotu / modułu:</w:t>
            </w:r>
          </w:p>
          <w:p w14:paraId="4D368E01" w14:textId="77777777" w:rsidR="00505FE4" w:rsidRPr="00D94A4C" w:rsidRDefault="00E9651C" w:rsidP="00F77DC4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p</w:t>
            </w:r>
            <w:r w:rsidR="009E613F" w:rsidRPr="00D94A4C">
              <w:rPr>
                <w:b/>
                <w:sz w:val="24"/>
                <w:szCs w:val="24"/>
              </w:rPr>
              <w:t>olski</w:t>
            </w:r>
          </w:p>
        </w:tc>
      </w:tr>
      <w:tr w:rsidR="00505FE4" w:rsidRPr="00D94A4C" w14:paraId="1EC238D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EC40E7" w14:textId="77777777" w:rsidR="00505FE4" w:rsidRPr="00D94A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9B0F" w14:textId="77777777" w:rsidR="00505FE4" w:rsidRPr="00D94A4C" w:rsidRDefault="00505FE4" w:rsidP="00F77DC4">
            <w:pPr>
              <w:rPr>
                <w:sz w:val="24"/>
                <w:szCs w:val="24"/>
              </w:rPr>
            </w:pPr>
          </w:p>
          <w:p w14:paraId="3B8370AE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A212" w14:textId="77777777" w:rsidR="00505FE4" w:rsidRPr="00D94A4C" w:rsidRDefault="00505FE4" w:rsidP="00F77DC4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64BC" w14:textId="77777777" w:rsidR="00505FE4" w:rsidRPr="00D94A4C" w:rsidRDefault="00505FE4" w:rsidP="00F77DC4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2BC2" w14:textId="77777777" w:rsidR="00505FE4" w:rsidRPr="00D94A4C" w:rsidRDefault="00505FE4" w:rsidP="00F77DC4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7271" w14:textId="77777777" w:rsidR="00505FE4" w:rsidRPr="00D94A4C" w:rsidRDefault="00505FE4" w:rsidP="00F77DC4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1F08" w14:textId="77777777" w:rsidR="00505FE4" w:rsidRPr="00D94A4C" w:rsidRDefault="00505FE4" w:rsidP="00F77DC4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EA68C6" w14:textId="77777777" w:rsidR="00505FE4" w:rsidRPr="00D94A4C" w:rsidRDefault="00505FE4" w:rsidP="00F77DC4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 xml:space="preserve">inne </w:t>
            </w:r>
            <w:r w:rsidRPr="00D94A4C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D94A4C" w14:paraId="0848E59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0C5453" w14:textId="77777777" w:rsidR="00505FE4" w:rsidRPr="00D94A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0BA60F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E3FDF" w14:textId="77777777" w:rsidR="00505FE4" w:rsidRPr="00D94A4C" w:rsidRDefault="002D6E2E" w:rsidP="00F77DC4">
            <w:pPr>
              <w:jc w:val="center"/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55795" w14:textId="77777777" w:rsidR="00505FE4" w:rsidRPr="00D94A4C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CDB57E" w14:textId="77777777" w:rsidR="00505FE4" w:rsidRPr="00D94A4C" w:rsidRDefault="007239AC" w:rsidP="007239AC">
            <w:pPr>
              <w:jc w:val="center"/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B84564" w14:textId="77777777" w:rsidR="00505FE4" w:rsidRPr="00D94A4C" w:rsidRDefault="002D6E2E" w:rsidP="00F77DC4">
            <w:pPr>
              <w:jc w:val="center"/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AE405" w14:textId="77777777" w:rsidR="00505FE4" w:rsidRPr="00D94A4C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1A8ABB" w14:textId="77777777" w:rsidR="00505FE4" w:rsidRPr="00D94A4C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0</w:t>
            </w:r>
          </w:p>
        </w:tc>
      </w:tr>
    </w:tbl>
    <w:p w14:paraId="6F9D0B3A" w14:textId="77777777" w:rsidR="00505FE4" w:rsidRPr="00D94A4C" w:rsidRDefault="00505FE4" w:rsidP="00505FE4">
      <w:pPr>
        <w:rPr>
          <w:sz w:val="24"/>
          <w:szCs w:val="24"/>
        </w:rPr>
      </w:pPr>
    </w:p>
    <w:p w14:paraId="76C49871" w14:textId="77777777" w:rsidR="00505FE4" w:rsidRPr="00D94A4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D94A4C" w14:paraId="38EB0653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284D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Koordynator przedmiotu / modułu</w:t>
            </w:r>
            <w:r w:rsidRPr="00D94A4C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BF88D" w14:textId="77777777" w:rsidR="00505FE4" w:rsidRPr="00D94A4C" w:rsidRDefault="00E9651C" w:rsidP="00F77DC4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 xml:space="preserve">mgr inż. Andrzej Stojek </w:t>
            </w:r>
          </w:p>
        </w:tc>
      </w:tr>
      <w:tr w:rsidR="00505FE4" w:rsidRPr="00D94A4C" w14:paraId="301B4A0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7479" w14:textId="77777777" w:rsidR="00505FE4" w:rsidRPr="00D94A4C" w:rsidRDefault="00505FE4" w:rsidP="00F77DC4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Prowadzący zajęcia</w:t>
            </w:r>
            <w:r w:rsidRPr="00D94A4C">
              <w:t>*</w:t>
            </w:r>
          </w:p>
          <w:p w14:paraId="61A70306" w14:textId="77777777" w:rsidR="00505FE4" w:rsidRPr="00D94A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BD871" w14:textId="77777777" w:rsidR="00505FE4" w:rsidRPr="00D94A4C" w:rsidRDefault="00E9651C" w:rsidP="00F77DC4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mgr inż. Andrze</w:t>
            </w:r>
            <w:r w:rsidR="007239AC" w:rsidRPr="00D94A4C">
              <w:rPr>
                <w:b/>
                <w:sz w:val="24"/>
                <w:szCs w:val="24"/>
              </w:rPr>
              <w:t>j Stojek</w:t>
            </w:r>
          </w:p>
        </w:tc>
      </w:tr>
      <w:tr w:rsidR="007239AC" w:rsidRPr="00D94A4C" w14:paraId="4FB1D8C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ECB9" w14:textId="77777777" w:rsidR="007239AC" w:rsidRPr="00D94A4C" w:rsidRDefault="007239AC" w:rsidP="00F77DC4">
            <w:pPr>
              <w:spacing w:before="120" w:after="120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CD4A8D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Rozwijanie umiejętności zarządzania IT jako biznesem przynoszącym określone efekty</w:t>
            </w:r>
          </w:p>
        </w:tc>
      </w:tr>
      <w:tr w:rsidR="007239AC" w:rsidRPr="00D94A4C" w14:paraId="118D315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D6A7DA" w14:textId="77777777" w:rsidR="007239AC" w:rsidRPr="00D94A4C" w:rsidRDefault="007239AC" w:rsidP="00F77DC4">
            <w:pPr>
              <w:spacing w:before="120" w:after="120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F25AAB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podstawowa znajomość usług informatycznych IT dla biznesu</w:t>
            </w:r>
          </w:p>
        </w:tc>
      </w:tr>
    </w:tbl>
    <w:p w14:paraId="70AB44BA" w14:textId="77777777" w:rsidR="00505FE4" w:rsidRPr="00D94A4C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94A4C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5787726" w14:textId="77777777" w:rsidR="00505FE4" w:rsidRPr="00D94A4C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94A4C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297FD615" w14:textId="77777777" w:rsidR="00505FE4" w:rsidRPr="00D94A4C" w:rsidRDefault="00505FE4" w:rsidP="00505FE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7239AC" w:rsidRPr="00D94A4C" w14:paraId="6B966AC5" w14:textId="77777777" w:rsidTr="00681EB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28449F0C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EFEKTY UCZENIA SIĘ</w:t>
            </w:r>
          </w:p>
        </w:tc>
      </w:tr>
      <w:tr w:rsidR="007239AC" w:rsidRPr="00D94A4C" w14:paraId="54369A75" w14:textId="77777777" w:rsidTr="00681EB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48AF87D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26B7CB2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B95B9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Kod kierunkowego efektu</w:t>
            </w:r>
          </w:p>
          <w:p w14:paraId="7BCBCAF9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uczenia się</w:t>
            </w:r>
          </w:p>
        </w:tc>
      </w:tr>
      <w:tr w:rsidR="007239AC" w:rsidRPr="00D94A4C" w14:paraId="3AD48F68" w14:textId="77777777" w:rsidTr="00681E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D058D7" w14:textId="77777777" w:rsidR="007239AC" w:rsidRPr="00D94A4C" w:rsidRDefault="007239AC" w:rsidP="00681EB3">
            <w:pPr>
              <w:pStyle w:val="Nagwek1"/>
              <w:rPr>
                <w:szCs w:val="24"/>
              </w:rPr>
            </w:pPr>
            <w:r w:rsidRPr="00D94A4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CFDE1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</w:p>
        </w:tc>
      </w:tr>
      <w:tr w:rsidR="007239AC" w:rsidRPr="00D94A4C" w14:paraId="5447CE41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8E6D7D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0B0CAE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Zna najpowszechniej akceptowane na świecie podejście do zarządzania usługami informatycznymi (IT Service Management) oraz potrafi zdefiniować potrzeby w zakresie organizacji procesów zarządzania usługami informatycznymi.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258DD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K_W19</w:t>
            </w:r>
          </w:p>
        </w:tc>
      </w:tr>
      <w:tr w:rsidR="007239AC" w:rsidRPr="00D94A4C" w14:paraId="40AFF609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087C0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24BF6C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Potrafi zdefiniować kwalifikacje i doświadczenia z obszaru zarządzania usługami informatycznymi (IT Service Management), oraz  zarekomendować mapę procesów, listy pojęć i definicji dot. zarządzania jakością z zachowaniem prawnych i społecznych aspektów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05093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K_W16, K_W18, K_W17</w:t>
            </w:r>
          </w:p>
        </w:tc>
      </w:tr>
      <w:tr w:rsidR="007239AC" w:rsidRPr="00D94A4C" w14:paraId="1F436ECA" w14:textId="77777777" w:rsidTr="00681E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7EA0EB" w14:textId="77777777" w:rsidR="007239AC" w:rsidRPr="00D94A4C" w:rsidRDefault="007239AC" w:rsidP="00681EB3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F0358E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</w:p>
        </w:tc>
      </w:tr>
      <w:tr w:rsidR="007239AC" w:rsidRPr="00D94A4C" w14:paraId="44C21450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FE0BED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1C8D6A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Potrafi wykorzystać i zastosować nowoczesne narzędzia automatyzujące procesy ITSM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A0155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K_U01, K_U05, K_U13</w:t>
            </w:r>
          </w:p>
        </w:tc>
      </w:tr>
      <w:tr w:rsidR="007239AC" w:rsidRPr="00D94A4C" w14:paraId="28A1E5D6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921368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FF6E86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Umie zaprojektować umowę SLA na wybrane usługi IT(w szczególności związaną z grafiką i multimediami), oraz dokonać analizy cyklu życia usługi czyli: strategii, projektowania, przekazania, eksploatacji i ustawicznego doskonalenia.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FDA2E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K_U23</w:t>
            </w:r>
          </w:p>
        </w:tc>
      </w:tr>
      <w:tr w:rsidR="007239AC" w:rsidRPr="00D94A4C" w14:paraId="509A1F1E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FB1563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705E37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Analizuje zależności pomiędzy procesami, korzyści, problemy i kierunki rozwoju wybranego podejścia do zarządzania usługami IT zgodnie z przyjętą strategią i normami szczególnie obowiązującymi w świecie mediów elektronicznych (grafika i multimedia)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B495C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K_U24</w:t>
            </w:r>
          </w:p>
        </w:tc>
      </w:tr>
      <w:tr w:rsidR="007239AC" w:rsidRPr="00D94A4C" w14:paraId="3D9B7F61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A8B3CA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0629D2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 xml:space="preserve">Pracuje w zespole, uczy się kierować grupą realizującą zadanie,  bierze odpowiedzialność za wykonanie zadania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F242D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K_K04</w:t>
            </w:r>
          </w:p>
        </w:tc>
      </w:tr>
      <w:tr w:rsidR="007239AC" w:rsidRPr="00D94A4C" w14:paraId="2009BF49" w14:textId="77777777" w:rsidTr="00681E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728C73" w14:textId="77777777" w:rsidR="007239AC" w:rsidRPr="00D94A4C" w:rsidRDefault="007239AC" w:rsidP="00681EB3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2D3F1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</w:p>
        </w:tc>
      </w:tr>
      <w:tr w:rsidR="007239AC" w:rsidRPr="00D94A4C" w14:paraId="69D2CDBB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FC1B61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B31322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 xml:space="preserve">Dostrzega pozatechniczne aspekty pracy informatyka, uczy się podejmować krytycznych decyzji w zarządzaniu cyklem usług IT i zasobami ludzkimi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F1D05A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K_K02</w:t>
            </w:r>
          </w:p>
        </w:tc>
      </w:tr>
      <w:tr w:rsidR="007239AC" w:rsidRPr="00D94A4C" w14:paraId="3BED2C69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2B723F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CAC9A2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Jest otwarty na rozwój i poznawanie nowych aspektów z zarządzania procesami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61129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K_K01</w:t>
            </w:r>
          </w:p>
        </w:tc>
      </w:tr>
    </w:tbl>
    <w:p w14:paraId="14CD7BCF" w14:textId="77777777" w:rsidR="00505FE4" w:rsidRPr="00D94A4C" w:rsidRDefault="00505FE4" w:rsidP="00505FE4">
      <w:pPr>
        <w:rPr>
          <w:sz w:val="24"/>
          <w:szCs w:val="24"/>
        </w:rPr>
      </w:pPr>
    </w:p>
    <w:p w14:paraId="2A136880" w14:textId="77777777" w:rsidR="007239AC" w:rsidRPr="00D94A4C" w:rsidRDefault="007239AC" w:rsidP="00505FE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239AC" w:rsidRPr="00D94A4C" w14:paraId="2AB53981" w14:textId="77777777" w:rsidTr="00681EB3">
        <w:tc>
          <w:tcPr>
            <w:tcW w:w="10008" w:type="dxa"/>
            <w:vAlign w:val="center"/>
          </w:tcPr>
          <w:p w14:paraId="459CC819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TREŚCI PROGRAMOWE</w:t>
            </w:r>
          </w:p>
        </w:tc>
      </w:tr>
      <w:tr w:rsidR="007239AC" w:rsidRPr="00D94A4C" w14:paraId="15EBCEFF" w14:textId="77777777" w:rsidTr="00681EB3">
        <w:tc>
          <w:tcPr>
            <w:tcW w:w="10008" w:type="dxa"/>
            <w:shd w:val="pct15" w:color="auto" w:fill="FFFFFF"/>
          </w:tcPr>
          <w:p w14:paraId="056BDC37" w14:textId="77777777" w:rsidR="007239AC" w:rsidRPr="00D94A4C" w:rsidRDefault="007239AC" w:rsidP="00681EB3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Wykład</w:t>
            </w:r>
          </w:p>
        </w:tc>
      </w:tr>
      <w:tr w:rsidR="007239AC" w:rsidRPr="00D94A4C" w14:paraId="0DDBA6ED" w14:textId="77777777" w:rsidTr="00681EB3">
        <w:tc>
          <w:tcPr>
            <w:tcW w:w="10008" w:type="dxa"/>
          </w:tcPr>
          <w:p w14:paraId="1270DC24" w14:textId="77777777" w:rsidR="007239AC" w:rsidRPr="00D94A4C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>Zarządzanie usługami: Podstawowe definicje, model procesu, charakterystyki, funkcje a role, cykl życia usług wg. ITIL v3</w:t>
            </w:r>
          </w:p>
          <w:p w14:paraId="0EB9F9D8" w14:textId="77777777" w:rsidR="007239AC" w:rsidRPr="00D94A4C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Wykonywanie usług: Zarządzanie zdarzeniami, zarządzanie incydentami, spełnienie żądania, zarządzanie problemów, zarządzania dostępem, Service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Desk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>, zarządzanie IT działania.</w:t>
            </w:r>
          </w:p>
          <w:p w14:paraId="0FB27FC1" w14:textId="77777777" w:rsidR="007239AC" w:rsidRPr="00D94A4C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>Ciągłe doskonalenie usług: Ciągły Model doskonalenia usług, model Plan-Do-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Check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Act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>, kluczowe wskaźniki wydajności, Metryki, model RACI.</w:t>
            </w:r>
          </w:p>
          <w:p w14:paraId="4DDBD000" w14:textId="77777777" w:rsidR="007239AC" w:rsidRPr="00D94A4C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>Przekazanie do eksploatacji: Zarządzanie wiedzą, SKMS, Zarządzanie zmianami, Zarządzanie Aktywami a konfiguracją usług, Zarządzanie Wdrażaniem i Wydaniem</w:t>
            </w:r>
          </w:p>
          <w:p w14:paraId="04C77562" w14:textId="77777777" w:rsidR="007239AC" w:rsidRPr="00D94A4C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>Projektowanie usług: celi i założenia, Pakiet projektowanych usług, zarządzanie katalogiem usług, zarządzanie poziomem usług, zarządzanie dostępnością; Zarządzanie bezpieczeństwem informacji, zarządzanie dostawcami; Zarządzanie wydajnością</w:t>
            </w:r>
          </w:p>
          <w:p w14:paraId="72EEDADC" w14:textId="77777777" w:rsidR="007239AC" w:rsidRPr="00D94A4C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>Strategia usług: Narzędzie i gwarancji; majątek, zasoby i możliwości, portfolio usług, w analiza ryzyka i zarządzania, Zarządzanie popytem, Zarządzanie finansami.</w:t>
            </w:r>
          </w:p>
          <w:p w14:paraId="504F14D8" w14:textId="77777777" w:rsidR="007239AC" w:rsidRPr="00D94A4C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>Praktyczne aspekty organizacji, kierowania i kontroli pracy zespołu realizującego przedsięwzięcie typu projekt informatyczny. Umiejscowienie projektu informatycznego w ogólnej strategii biznesowej przedsiębiorstwa. Zapoznanie się z teorią zarządzania projektami informatycznymi oraz przekazanie umiejętności praktycznego wykorzystania oprogramowania do harmonogramowania i zarządzania projektami na przykładzie Microsoft Project.</w:t>
            </w:r>
          </w:p>
          <w:p w14:paraId="04DF841B" w14:textId="77777777" w:rsidR="007239AC" w:rsidRPr="00D94A4C" w:rsidRDefault="007239AC" w:rsidP="00681EB3">
            <w:pPr>
              <w:rPr>
                <w:sz w:val="24"/>
                <w:szCs w:val="24"/>
              </w:rPr>
            </w:pPr>
          </w:p>
        </w:tc>
      </w:tr>
      <w:tr w:rsidR="007239AC" w:rsidRPr="00D94A4C" w14:paraId="07C5F63C" w14:textId="77777777" w:rsidTr="00681EB3">
        <w:tc>
          <w:tcPr>
            <w:tcW w:w="10008" w:type="dxa"/>
            <w:shd w:val="pct15" w:color="auto" w:fill="FFFFFF"/>
          </w:tcPr>
          <w:p w14:paraId="3E9F7E88" w14:textId="77777777" w:rsidR="007239AC" w:rsidRPr="00D94A4C" w:rsidRDefault="007239AC" w:rsidP="00681EB3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Ćwiczenia</w:t>
            </w:r>
          </w:p>
        </w:tc>
      </w:tr>
      <w:tr w:rsidR="007239AC" w:rsidRPr="00D94A4C" w14:paraId="75C93C69" w14:textId="77777777" w:rsidTr="00681EB3">
        <w:tc>
          <w:tcPr>
            <w:tcW w:w="10008" w:type="dxa"/>
          </w:tcPr>
          <w:p w14:paraId="50841292" w14:textId="77777777" w:rsidR="007239AC" w:rsidRPr="00D94A4C" w:rsidRDefault="007239AC" w:rsidP="00681EB3">
            <w:pPr>
              <w:rPr>
                <w:sz w:val="24"/>
                <w:szCs w:val="24"/>
              </w:rPr>
            </w:pPr>
          </w:p>
        </w:tc>
      </w:tr>
      <w:tr w:rsidR="007239AC" w:rsidRPr="00D94A4C" w14:paraId="048000F8" w14:textId="77777777" w:rsidTr="00681EB3">
        <w:tc>
          <w:tcPr>
            <w:tcW w:w="10008" w:type="dxa"/>
            <w:shd w:val="pct15" w:color="auto" w:fill="FFFFFF"/>
          </w:tcPr>
          <w:p w14:paraId="441F6C06" w14:textId="77777777" w:rsidR="007239AC" w:rsidRPr="00D94A4C" w:rsidRDefault="007239AC" w:rsidP="00681EB3">
            <w:pPr>
              <w:pStyle w:val="Nagwek1"/>
              <w:rPr>
                <w:szCs w:val="24"/>
              </w:rPr>
            </w:pPr>
            <w:r w:rsidRPr="00D94A4C">
              <w:rPr>
                <w:szCs w:val="24"/>
              </w:rPr>
              <w:t>Laboratorium</w:t>
            </w:r>
          </w:p>
        </w:tc>
      </w:tr>
      <w:tr w:rsidR="007239AC" w:rsidRPr="00D94A4C" w14:paraId="6A436A95" w14:textId="77777777" w:rsidTr="00681EB3">
        <w:tc>
          <w:tcPr>
            <w:tcW w:w="10008" w:type="dxa"/>
          </w:tcPr>
          <w:p w14:paraId="3DB1D4F4" w14:textId="77777777" w:rsidR="007239AC" w:rsidRPr="00D94A4C" w:rsidRDefault="007239AC" w:rsidP="00681EB3">
            <w:pPr>
              <w:autoSpaceDE w:val="0"/>
              <w:autoSpaceDN w:val="0"/>
              <w:adjustRightInd w:val="0"/>
              <w:ind w:left="720"/>
              <w:rPr>
                <w:sz w:val="24"/>
                <w:szCs w:val="24"/>
              </w:rPr>
            </w:pPr>
          </w:p>
        </w:tc>
      </w:tr>
      <w:tr w:rsidR="007239AC" w:rsidRPr="00D94A4C" w14:paraId="7BCE9821" w14:textId="77777777" w:rsidTr="00681EB3">
        <w:tc>
          <w:tcPr>
            <w:tcW w:w="10008" w:type="dxa"/>
            <w:shd w:val="pct15" w:color="auto" w:fill="FFFFFF"/>
          </w:tcPr>
          <w:p w14:paraId="375CBD15" w14:textId="77777777" w:rsidR="007239AC" w:rsidRPr="00D94A4C" w:rsidRDefault="007239AC" w:rsidP="00681EB3">
            <w:pPr>
              <w:pStyle w:val="Nagwek1"/>
              <w:rPr>
                <w:szCs w:val="24"/>
              </w:rPr>
            </w:pPr>
            <w:r w:rsidRPr="00D94A4C">
              <w:rPr>
                <w:szCs w:val="24"/>
              </w:rPr>
              <w:t>Projekt</w:t>
            </w:r>
          </w:p>
        </w:tc>
      </w:tr>
      <w:tr w:rsidR="007239AC" w:rsidRPr="00D94A4C" w14:paraId="3A4100A4" w14:textId="77777777" w:rsidTr="00681EB3">
        <w:tc>
          <w:tcPr>
            <w:tcW w:w="10008" w:type="dxa"/>
          </w:tcPr>
          <w:p w14:paraId="3FAF3175" w14:textId="77777777" w:rsidR="007239AC" w:rsidRPr="00D94A4C" w:rsidRDefault="007239AC" w:rsidP="002D6E2E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>Wprowadzenie w problematykę zarządzania usługami - gra symulacyjna</w:t>
            </w:r>
          </w:p>
          <w:p w14:paraId="3F093EEE" w14:textId="77777777" w:rsidR="007239AC" w:rsidRPr="00D94A4C" w:rsidRDefault="007239AC" w:rsidP="002D6E2E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>Definicja SLA, stworzenie własnej umowy w ramach projektu</w:t>
            </w:r>
          </w:p>
          <w:p w14:paraId="60BFF9BD" w14:textId="77777777" w:rsidR="002D6E2E" w:rsidRPr="00D94A4C" w:rsidRDefault="002D6E2E" w:rsidP="002D6E2E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>PRINCE2- zarządzanie kaskadowe, procesy w projekcie, zarządzanie strategiczne, ryzyko i jakość w projekcie (4 godziny)</w:t>
            </w:r>
          </w:p>
          <w:p w14:paraId="3FDCBA3A" w14:textId="77777777" w:rsidR="002D6E2E" w:rsidRPr="00D94A4C" w:rsidRDefault="002D6E2E" w:rsidP="002D6E2E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Agile w praktyce,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scrum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kanban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 xml:space="preserve"> (4 godziny)</w:t>
            </w:r>
          </w:p>
          <w:p w14:paraId="11E1127F" w14:textId="77777777" w:rsidR="007239AC" w:rsidRPr="00D94A4C" w:rsidRDefault="007239AC" w:rsidP="002D6E2E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Nastawienia Service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Desk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 xml:space="preserve"> Plus</w:t>
            </w:r>
          </w:p>
          <w:p w14:paraId="028F5A4C" w14:textId="77777777" w:rsidR="007239AC" w:rsidRPr="00D94A4C" w:rsidRDefault="007239AC" w:rsidP="002D6E2E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Realizacja modelu RACI w Service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Desk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 xml:space="preserve"> Plus</w:t>
            </w:r>
          </w:p>
          <w:p w14:paraId="5087C603" w14:textId="77777777" w:rsidR="007239AC" w:rsidRPr="00D94A4C" w:rsidRDefault="007239AC" w:rsidP="002D6E2E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Budowa katalogu usług w Service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Desk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 xml:space="preserve"> Plus</w:t>
            </w:r>
          </w:p>
          <w:p w14:paraId="03C447F9" w14:textId="77777777" w:rsidR="007239AC" w:rsidRPr="00D94A4C" w:rsidRDefault="007239AC" w:rsidP="002D6E2E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lastRenderedPageBreak/>
              <w:t xml:space="preserve">Proces zarządzania incydentami w Service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Desk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 xml:space="preserve"> Plus</w:t>
            </w:r>
          </w:p>
          <w:p w14:paraId="1C09CEA3" w14:textId="77777777" w:rsidR="007239AC" w:rsidRPr="00D94A4C" w:rsidRDefault="007239AC" w:rsidP="002D6E2E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Otrzymanie a interpretacja raportów systemów Service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Desk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 xml:space="preserve"> Plus</w:t>
            </w:r>
          </w:p>
          <w:p w14:paraId="3F48F904" w14:textId="77777777" w:rsidR="007239AC" w:rsidRPr="00D94A4C" w:rsidRDefault="007239AC" w:rsidP="002D6E2E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>Prezentacja i obrona prac</w:t>
            </w:r>
          </w:p>
          <w:p w14:paraId="6D85D1F6" w14:textId="77777777" w:rsidR="007239AC" w:rsidRPr="00D94A4C" w:rsidRDefault="007239AC" w:rsidP="002D6E2E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Realizacja własnego projektu w Service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Desk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 xml:space="preserve"> Plus</w:t>
            </w:r>
          </w:p>
          <w:p w14:paraId="41D4BD75" w14:textId="77777777" w:rsidR="007239AC" w:rsidRPr="00D94A4C" w:rsidRDefault="007239AC" w:rsidP="002D6E2E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>Prezentacja i obrona projektów</w:t>
            </w:r>
          </w:p>
          <w:p w14:paraId="19750B58" w14:textId="77777777" w:rsidR="007239AC" w:rsidRPr="00D94A4C" w:rsidRDefault="007239AC" w:rsidP="00681EB3">
            <w:pPr>
              <w:rPr>
                <w:sz w:val="24"/>
                <w:szCs w:val="24"/>
              </w:rPr>
            </w:pPr>
          </w:p>
        </w:tc>
      </w:tr>
      <w:tr w:rsidR="007239AC" w:rsidRPr="00D94A4C" w14:paraId="3FDB3452" w14:textId="77777777" w:rsidTr="00681EB3">
        <w:tc>
          <w:tcPr>
            <w:tcW w:w="10008" w:type="dxa"/>
            <w:shd w:val="clear" w:color="auto" w:fill="D9D9D9"/>
          </w:tcPr>
          <w:p w14:paraId="6AC26CF7" w14:textId="77777777" w:rsidR="007239AC" w:rsidRPr="00D94A4C" w:rsidRDefault="007239AC" w:rsidP="00681EB3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7239AC" w:rsidRPr="00D94A4C" w14:paraId="70DC1579" w14:textId="77777777" w:rsidTr="00681EB3">
        <w:tc>
          <w:tcPr>
            <w:tcW w:w="10008" w:type="dxa"/>
          </w:tcPr>
          <w:p w14:paraId="5772F98A" w14:textId="77777777" w:rsidR="007239AC" w:rsidRPr="00D94A4C" w:rsidRDefault="007239AC" w:rsidP="00681EB3">
            <w:pPr>
              <w:rPr>
                <w:b/>
                <w:sz w:val="24"/>
                <w:szCs w:val="24"/>
              </w:rPr>
            </w:pPr>
          </w:p>
        </w:tc>
      </w:tr>
      <w:tr w:rsidR="007239AC" w:rsidRPr="00D94A4C" w14:paraId="530A43B3" w14:textId="77777777" w:rsidTr="00681EB3">
        <w:tc>
          <w:tcPr>
            <w:tcW w:w="10008" w:type="dxa"/>
            <w:shd w:val="clear" w:color="auto" w:fill="D9D9D9"/>
          </w:tcPr>
          <w:p w14:paraId="4630A3D7" w14:textId="77777777" w:rsidR="007239AC" w:rsidRPr="00D94A4C" w:rsidRDefault="007239AC" w:rsidP="00681EB3">
            <w:pPr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239AC" w:rsidRPr="00D94A4C" w14:paraId="200F888A" w14:textId="77777777" w:rsidTr="00681EB3">
        <w:tc>
          <w:tcPr>
            <w:tcW w:w="10008" w:type="dxa"/>
          </w:tcPr>
          <w:p w14:paraId="4BD406A3" w14:textId="77777777" w:rsidR="007239AC" w:rsidRPr="00D94A4C" w:rsidRDefault="007239AC" w:rsidP="00681EB3">
            <w:pPr>
              <w:rPr>
                <w:sz w:val="24"/>
                <w:szCs w:val="24"/>
              </w:rPr>
            </w:pPr>
          </w:p>
        </w:tc>
      </w:tr>
    </w:tbl>
    <w:p w14:paraId="0EF5CA23" w14:textId="77777777" w:rsidR="007239AC" w:rsidRPr="00D94A4C" w:rsidRDefault="007239AC" w:rsidP="00505FE4">
      <w:pPr>
        <w:rPr>
          <w:sz w:val="24"/>
          <w:szCs w:val="24"/>
        </w:rPr>
      </w:pPr>
    </w:p>
    <w:p w14:paraId="06585671" w14:textId="77777777" w:rsidR="007239AC" w:rsidRPr="00D94A4C" w:rsidRDefault="007239AC" w:rsidP="00505FE4">
      <w:pPr>
        <w:rPr>
          <w:sz w:val="24"/>
          <w:szCs w:val="24"/>
        </w:rPr>
      </w:pPr>
    </w:p>
    <w:p w14:paraId="05F8E999" w14:textId="77777777" w:rsidR="007239AC" w:rsidRPr="00D94A4C" w:rsidRDefault="007239AC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D94A4C" w14:paraId="5E80781E" w14:textId="77777777" w:rsidTr="000A341B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3D11" w14:textId="77777777" w:rsidR="00505FE4" w:rsidRPr="00D94A4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18EA5" w14:textId="77777777" w:rsidR="007239AC" w:rsidRPr="00D94A4C" w:rsidRDefault="007239AC" w:rsidP="007239AC">
            <w:pPr>
              <w:pStyle w:val="NormalnyWeb"/>
              <w:spacing w:before="0" w:beforeAutospacing="0" w:after="90" w:afterAutospacing="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>Literatura podstawowa:</w:t>
            </w:r>
          </w:p>
          <w:p w14:paraId="55C9FEC5" w14:textId="77777777" w:rsidR="007239AC" w:rsidRPr="00D94A4C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(1)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J.Phillips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>, Zarządzanie projektami IT, Helion 2011. ;</w:t>
            </w:r>
          </w:p>
          <w:p w14:paraId="413FB990" w14:textId="77777777" w:rsidR="007239AC" w:rsidRPr="00D94A4C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(2)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C.Chatfield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T.Johnson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>, Microsoft Project 2016 Krok po kroku, Promise 2016.</w:t>
            </w:r>
          </w:p>
          <w:p w14:paraId="44BE95AA" w14:textId="77777777" w:rsidR="00505FE4" w:rsidRPr="00D94A4C" w:rsidRDefault="00505FE4" w:rsidP="000A341B">
            <w:pPr>
              <w:rPr>
                <w:sz w:val="24"/>
                <w:szCs w:val="24"/>
              </w:rPr>
            </w:pPr>
          </w:p>
        </w:tc>
      </w:tr>
      <w:tr w:rsidR="00505FE4" w:rsidRPr="00D94A4C" w14:paraId="038BAC77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FD2E" w14:textId="77777777" w:rsidR="00505FE4" w:rsidRPr="00D94A4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D97EDE" w14:textId="77777777" w:rsidR="007239AC" w:rsidRPr="00D94A4C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(1)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A.Koszlajda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>, Zarządzanie projektami IT Przewodnik po metodykach, Helion 2010. ;</w:t>
            </w:r>
          </w:p>
          <w:p w14:paraId="6AE4C41E" w14:textId="77777777" w:rsidR="007239AC" w:rsidRPr="00D94A4C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(2)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M.Flasiński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>, Zarządzanie projektami informatycznymi, PWN 2006. ;</w:t>
            </w:r>
          </w:p>
          <w:p w14:paraId="6544A473" w14:textId="77777777" w:rsidR="007239AC" w:rsidRPr="00D94A4C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(3)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Z.Szyjewski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 xml:space="preserve">, Metodyki zarządzania projektami informatycznymi,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Placed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 xml:space="preserve"> 2004. ;</w:t>
            </w:r>
          </w:p>
          <w:p w14:paraId="1565C771" w14:textId="77777777" w:rsidR="007239AC" w:rsidRPr="00D94A4C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(4)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W.Chmielarz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>, Zarządzanie projektami @ rozwój systemów informatycznych zarządzania, WN Wydz. Zarządzania UW 2013. ;</w:t>
            </w:r>
          </w:p>
          <w:p w14:paraId="7CA0F098" w14:textId="77777777" w:rsidR="007239AC" w:rsidRPr="00D94A4C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  <w:sz w:val="20"/>
                <w:szCs w:val="20"/>
              </w:rPr>
            </w:pPr>
            <w:r w:rsidRPr="00D94A4C">
              <w:rPr>
                <w:color w:val="000000"/>
                <w:sz w:val="20"/>
                <w:szCs w:val="20"/>
              </w:rPr>
              <w:t xml:space="preserve">(5) </w:t>
            </w:r>
            <w:proofErr w:type="spellStart"/>
            <w:r w:rsidRPr="00D94A4C">
              <w:rPr>
                <w:color w:val="000000"/>
                <w:sz w:val="20"/>
                <w:szCs w:val="20"/>
              </w:rPr>
              <w:t>S.Wilczewski</w:t>
            </w:r>
            <w:proofErr w:type="spellEnd"/>
            <w:r w:rsidRPr="00D94A4C">
              <w:rPr>
                <w:color w:val="000000"/>
                <w:sz w:val="20"/>
                <w:szCs w:val="20"/>
              </w:rPr>
              <w:t>, MS Project 2013 i MS Project Server 2013 - Efektywne zarządzanie projektem i portfelem projektów, Helion 2014.</w:t>
            </w:r>
          </w:p>
          <w:p w14:paraId="453B006A" w14:textId="77777777" w:rsidR="00505FE4" w:rsidRPr="00D94A4C" w:rsidRDefault="00505FE4" w:rsidP="000A341B">
            <w:pPr>
              <w:ind w:left="72"/>
              <w:rPr>
                <w:sz w:val="24"/>
                <w:szCs w:val="24"/>
              </w:rPr>
            </w:pPr>
          </w:p>
        </w:tc>
      </w:tr>
      <w:tr w:rsidR="000A341B" w:rsidRPr="00D94A4C" w14:paraId="509E8821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0F6C" w14:textId="77777777" w:rsidR="000A341B" w:rsidRPr="00D94A4C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D94A4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B072EF" w14:textId="77777777" w:rsidR="007239AC" w:rsidRPr="00D94A4C" w:rsidRDefault="007239AC" w:rsidP="007239AC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wykład z prezentacją multimedialną  (slajdy, prezentacje firmowe)</w:t>
            </w:r>
          </w:p>
          <w:p w14:paraId="4136065A" w14:textId="77777777" w:rsidR="000A341B" w:rsidRPr="00D94A4C" w:rsidRDefault="007239AC" w:rsidP="007239AC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projekt (praca w zespole, obsługa aplikacji, tworzenie projektu SLA i SDP); obrona projektu;</w:t>
            </w:r>
          </w:p>
        </w:tc>
      </w:tr>
      <w:tr w:rsidR="000A341B" w:rsidRPr="00D94A4C" w14:paraId="080AE416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CD9473B" w14:textId="77777777" w:rsidR="000A341B" w:rsidRPr="00D94A4C" w:rsidRDefault="000A341B" w:rsidP="00F77DC4">
            <w:pPr>
              <w:spacing w:before="120" w:after="120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8E9C31" w14:textId="77777777" w:rsidR="000A341B" w:rsidRPr="00D94A4C" w:rsidRDefault="000A341B" w:rsidP="001327B3">
            <w:pPr>
              <w:ind w:left="72"/>
              <w:rPr>
                <w:sz w:val="24"/>
                <w:szCs w:val="24"/>
              </w:rPr>
            </w:pPr>
          </w:p>
        </w:tc>
      </w:tr>
    </w:tbl>
    <w:p w14:paraId="24DCE321" w14:textId="77777777" w:rsidR="00505FE4" w:rsidRPr="00D94A4C" w:rsidRDefault="00505FE4" w:rsidP="00505FE4">
      <w:pPr>
        <w:rPr>
          <w:sz w:val="22"/>
          <w:szCs w:val="22"/>
        </w:rPr>
      </w:pPr>
      <w:r w:rsidRPr="00D94A4C">
        <w:rPr>
          <w:sz w:val="22"/>
          <w:szCs w:val="22"/>
        </w:rPr>
        <w:t>* Literatura może być zmieniona po akceptacji Dyrektora Instytutu</w:t>
      </w:r>
    </w:p>
    <w:p w14:paraId="4902393C" w14:textId="77777777" w:rsidR="002D6E2E" w:rsidRPr="00D94A4C" w:rsidRDefault="002D6E2E" w:rsidP="00505FE4">
      <w:pPr>
        <w:rPr>
          <w:sz w:val="22"/>
          <w:szCs w:val="22"/>
        </w:rPr>
      </w:pPr>
    </w:p>
    <w:p w14:paraId="755AA13D" w14:textId="77777777" w:rsidR="00505FE4" w:rsidRPr="00D94A4C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D94A4C" w14:paraId="18C4792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0E89753" w14:textId="77777777" w:rsidR="00505FE4" w:rsidRPr="00D94A4C" w:rsidRDefault="00505FE4" w:rsidP="00F77DC4">
            <w:pPr>
              <w:jc w:val="center"/>
              <w:rPr>
                <w:sz w:val="22"/>
                <w:szCs w:val="22"/>
              </w:rPr>
            </w:pPr>
            <w:r w:rsidRPr="00D94A4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020FDC" w14:textId="77777777" w:rsidR="00505FE4" w:rsidRPr="00D94A4C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8275A69" w14:textId="77777777" w:rsidR="00505FE4" w:rsidRPr="00D94A4C" w:rsidRDefault="00505FE4" w:rsidP="00F77DC4">
            <w:pPr>
              <w:jc w:val="center"/>
              <w:rPr>
                <w:sz w:val="18"/>
                <w:szCs w:val="18"/>
              </w:rPr>
            </w:pPr>
            <w:r w:rsidRPr="00D94A4C">
              <w:rPr>
                <w:sz w:val="18"/>
                <w:szCs w:val="18"/>
              </w:rPr>
              <w:t>Nr efektu uczenia się/grupy efektów</w:t>
            </w:r>
            <w:r w:rsidRPr="00D94A4C">
              <w:rPr>
                <w:sz w:val="18"/>
                <w:szCs w:val="18"/>
              </w:rPr>
              <w:br/>
            </w:r>
          </w:p>
        </w:tc>
      </w:tr>
      <w:tr w:rsidR="007239AC" w:rsidRPr="00D94A4C" w14:paraId="30C7726E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680B75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Egzamin ze znajomości treści wykładu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8C55E0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01, 02</w:t>
            </w:r>
          </w:p>
        </w:tc>
      </w:tr>
      <w:tr w:rsidR="007239AC" w:rsidRPr="00D94A4C" w14:paraId="74F9782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A9B2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Test zali</w:t>
            </w:r>
            <w:r w:rsidR="002D6E2E" w:rsidRPr="00D94A4C">
              <w:rPr>
                <w:sz w:val="24"/>
                <w:szCs w:val="24"/>
              </w:rPr>
              <w:t>czeniowy ćwiczenia projektowe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3F34B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03, 04, 05</w:t>
            </w:r>
          </w:p>
        </w:tc>
      </w:tr>
      <w:tr w:rsidR="007239AC" w:rsidRPr="00D94A4C" w14:paraId="00720857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96A9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Ocena pracy semestralnej, dyskusja w czasie ćwiczeń na temat przedstawionych rozwiązań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379C3F" w14:textId="77777777" w:rsidR="007239AC" w:rsidRPr="00D94A4C" w:rsidRDefault="007239AC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04, 05</w:t>
            </w:r>
          </w:p>
        </w:tc>
      </w:tr>
      <w:tr w:rsidR="007239AC" w:rsidRPr="00D94A4C" w14:paraId="7B840862" w14:textId="77777777" w:rsidTr="00D16F4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B690DA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DFCB38" w14:textId="77777777" w:rsidR="007239AC" w:rsidRPr="00D94A4C" w:rsidRDefault="007239AC" w:rsidP="00681EB3">
            <w:pPr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 xml:space="preserve">Wykład: egzamin końcowy pisemny, Projekt: praca semestralna w postaci projektu, prezentacja i obrona własnego projektu; </w:t>
            </w:r>
          </w:p>
        </w:tc>
      </w:tr>
    </w:tbl>
    <w:p w14:paraId="13428274" w14:textId="77777777" w:rsidR="00505FE4" w:rsidRPr="00D94A4C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8"/>
        <w:gridCol w:w="2589"/>
      </w:tblGrid>
      <w:tr w:rsidR="00505FE4" w:rsidRPr="00D94A4C" w14:paraId="7B14BBDB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935083" w14:textId="77777777" w:rsidR="00505FE4" w:rsidRPr="00D94A4C" w:rsidRDefault="00505FE4" w:rsidP="00F77DC4">
            <w:pPr>
              <w:jc w:val="center"/>
              <w:rPr>
                <w:b/>
              </w:rPr>
            </w:pPr>
          </w:p>
          <w:p w14:paraId="2384B085" w14:textId="77777777" w:rsidR="00505FE4" w:rsidRPr="00D94A4C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NAKŁAD PRACY STUDENTA</w:t>
            </w:r>
          </w:p>
          <w:p w14:paraId="3474ACC4" w14:textId="77777777" w:rsidR="00505FE4" w:rsidRPr="00D94A4C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D94A4C" w14:paraId="69668225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77CCE6" w14:textId="77777777" w:rsidR="00505FE4" w:rsidRPr="00D94A4C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3FFC75A3" w14:textId="77777777" w:rsidR="00505FE4" w:rsidRPr="00D94A4C" w:rsidRDefault="00505FE4" w:rsidP="00F77DC4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339BF23" w14:textId="77777777" w:rsidR="00505FE4" w:rsidRPr="00D94A4C" w:rsidRDefault="00505FE4" w:rsidP="00F77DC4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D94A4C" w14:paraId="1FA39F3C" w14:textId="77777777" w:rsidTr="00412C9D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BCE1" w14:textId="77777777" w:rsidR="00505FE4" w:rsidRPr="00D94A4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CBBF" w14:textId="77777777" w:rsidR="00505FE4" w:rsidRPr="00D94A4C" w:rsidRDefault="00505FE4" w:rsidP="00F77DC4">
            <w:pPr>
              <w:jc w:val="center"/>
            </w:pPr>
            <w:r w:rsidRPr="00D94A4C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2738" w14:textId="77777777" w:rsidR="00505FE4" w:rsidRPr="00D94A4C" w:rsidRDefault="00505FE4" w:rsidP="00F77DC4">
            <w:pPr>
              <w:jc w:val="center"/>
            </w:pPr>
            <w:r w:rsidRPr="00D94A4C">
              <w:t xml:space="preserve">W tym zajęcia </w:t>
            </w:r>
            <w:r w:rsidRPr="00D94A4C">
              <w:lastRenderedPageBreak/>
              <w:t xml:space="preserve">powiązane </w:t>
            </w:r>
            <w:r w:rsidRPr="00D94A4C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8BF581A" w14:textId="77777777" w:rsidR="00505FE4" w:rsidRPr="00D94A4C" w:rsidRDefault="00505FE4" w:rsidP="00F77DC4">
            <w:pPr>
              <w:jc w:val="center"/>
              <w:rPr>
                <w:color w:val="FF0000"/>
              </w:rPr>
            </w:pPr>
            <w:r w:rsidRPr="00D94A4C">
              <w:lastRenderedPageBreak/>
              <w:t xml:space="preserve">W tym udział w zajęciach </w:t>
            </w:r>
            <w:r w:rsidRPr="00D94A4C">
              <w:lastRenderedPageBreak/>
              <w:t>przeprowadzanych z wykorzystaniem metod i</w:t>
            </w:r>
            <w:r w:rsidR="00A4490B" w:rsidRPr="00D94A4C">
              <w:t> </w:t>
            </w:r>
            <w:r w:rsidRPr="00D94A4C">
              <w:t>technik kształcenia na odległość</w:t>
            </w:r>
          </w:p>
        </w:tc>
      </w:tr>
      <w:tr w:rsidR="00412C9D" w:rsidRPr="00D94A4C" w14:paraId="36ED3A7E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86B4" w14:textId="77777777" w:rsidR="00412C9D" w:rsidRPr="00D94A4C" w:rsidRDefault="00412C9D" w:rsidP="00F77DC4">
            <w:pPr>
              <w:spacing w:before="60" w:after="60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9349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46F0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D42EC" w14:textId="77777777" w:rsidR="00412C9D" w:rsidRPr="00D94A4C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D94A4C" w14:paraId="13CDE7F7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B6AF" w14:textId="77777777" w:rsidR="00412C9D" w:rsidRPr="00D94A4C" w:rsidRDefault="00412C9D" w:rsidP="00F77DC4">
            <w:pPr>
              <w:spacing w:before="60" w:after="60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3948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539B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90099F" w14:textId="77777777" w:rsidR="00412C9D" w:rsidRPr="00D94A4C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D94A4C" w14:paraId="3FC30FB5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B05E" w14:textId="77777777" w:rsidR="00412C9D" w:rsidRPr="00D94A4C" w:rsidRDefault="00412C9D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94A4C">
              <w:rPr>
                <w:sz w:val="24"/>
                <w:szCs w:val="24"/>
              </w:rPr>
              <w:t>Udział w ćwiczeniach audytoryjnych</w:t>
            </w:r>
            <w:r w:rsidRPr="00D94A4C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E47C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36D3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804F6" w14:textId="77777777" w:rsidR="00412C9D" w:rsidRPr="00D94A4C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D94A4C" w14:paraId="4131F668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7164" w14:textId="77777777" w:rsidR="00412C9D" w:rsidRPr="00D94A4C" w:rsidRDefault="00412C9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CC9E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8138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20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8278C" w14:textId="77777777" w:rsidR="00412C9D" w:rsidRPr="00D94A4C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D94A4C" w14:paraId="1D8EB953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D7BD" w14:textId="77777777" w:rsidR="00412C9D" w:rsidRPr="00D94A4C" w:rsidRDefault="00412C9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Przygotowanie projektu / eseju / itp.</w:t>
            </w:r>
            <w:r w:rsidRPr="00D94A4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2CF9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38F4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FEC314" w14:textId="77777777" w:rsidR="00412C9D" w:rsidRPr="00D94A4C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D94A4C" w14:paraId="5A44F77E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5D94" w14:textId="77777777" w:rsidR="00412C9D" w:rsidRPr="00D94A4C" w:rsidRDefault="00412C9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A1A0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4D11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46C20" w14:textId="77777777" w:rsidR="00412C9D" w:rsidRPr="00D94A4C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D94A4C" w14:paraId="26A7C209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7DF5" w14:textId="77777777" w:rsidR="00412C9D" w:rsidRPr="00D94A4C" w:rsidRDefault="00412C9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EA09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206F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AE88A" w14:textId="77777777" w:rsidR="00412C9D" w:rsidRPr="00D94A4C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D94A4C" w14:paraId="5D697DAB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AD30" w14:textId="77777777" w:rsidR="00412C9D" w:rsidRPr="00D94A4C" w:rsidRDefault="00412C9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BCB6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8DBF" w14:textId="77777777" w:rsidR="00412C9D" w:rsidRPr="00D94A4C" w:rsidRDefault="00412C9D" w:rsidP="00681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C5CD80" w14:textId="77777777" w:rsidR="00412C9D" w:rsidRPr="00D94A4C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D94A4C" w14:paraId="7793C821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DE9E" w14:textId="77777777" w:rsidR="00412C9D" w:rsidRPr="00D94A4C" w:rsidRDefault="00412C9D" w:rsidP="00F77DC4">
            <w:pPr>
              <w:spacing w:before="60" w:after="60"/>
              <w:rPr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108B" w14:textId="77777777" w:rsidR="00412C9D" w:rsidRPr="00D94A4C" w:rsidRDefault="00412C9D" w:rsidP="00681EB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100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605E" w14:textId="77777777" w:rsidR="00412C9D" w:rsidRPr="00D94A4C" w:rsidRDefault="00412C9D" w:rsidP="00681EB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70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7AEA6" w14:textId="77777777" w:rsidR="00412C9D" w:rsidRPr="00D94A4C" w:rsidRDefault="00412C9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D94A4C" w14:paraId="08FD8820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1922C" w14:textId="77777777" w:rsidR="00505FE4" w:rsidRPr="00D94A4C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F01894F" w14:textId="77777777" w:rsidR="00505FE4" w:rsidRPr="00D94A4C" w:rsidRDefault="00412C9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4 ECTS</w:t>
            </w:r>
          </w:p>
        </w:tc>
      </w:tr>
      <w:tr w:rsidR="00505FE4" w:rsidRPr="00D94A4C" w14:paraId="11A0099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BE0BC" w14:textId="77777777" w:rsidR="00505FE4" w:rsidRPr="00D94A4C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94A4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CC94D1C" w14:textId="77777777" w:rsidR="00505FE4" w:rsidRPr="00D94A4C" w:rsidRDefault="00412C9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4A4C">
              <w:rPr>
                <w:b/>
                <w:sz w:val="24"/>
                <w:szCs w:val="24"/>
              </w:rPr>
              <w:t>2,8 ECTS</w:t>
            </w:r>
          </w:p>
        </w:tc>
      </w:tr>
      <w:tr w:rsidR="00505FE4" w:rsidRPr="00D94A4C" w14:paraId="28F5124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C7956" w14:textId="77777777" w:rsidR="00505FE4" w:rsidRPr="00D94A4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D94A4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4E7BAC5" w14:textId="77777777" w:rsidR="00505FE4" w:rsidRPr="00D94A4C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D94A4C" w14:paraId="0024BBA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CCBDBAD" w14:textId="77777777" w:rsidR="00505FE4" w:rsidRPr="00D94A4C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3B77589" w14:textId="77777777" w:rsidR="00505FE4" w:rsidRPr="00D94A4C" w:rsidRDefault="002D6E2E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94A4C">
              <w:rPr>
                <w:sz w:val="24"/>
                <w:szCs w:val="24"/>
              </w:rPr>
              <w:t>48</w:t>
            </w:r>
            <w:r w:rsidRPr="00D94A4C">
              <w:rPr>
                <w:sz w:val="24"/>
                <w:szCs w:val="24"/>
              </w:rPr>
              <w:br/>
            </w:r>
            <w:r w:rsidRPr="00D94A4C">
              <w:rPr>
                <w:b/>
                <w:sz w:val="24"/>
                <w:szCs w:val="24"/>
              </w:rPr>
              <w:t>1,9 ECTS</w:t>
            </w:r>
          </w:p>
        </w:tc>
      </w:tr>
    </w:tbl>
    <w:p w14:paraId="1C3F8F98" w14:textId="77777777" w:rsidR="00DB50E0" w:rsidRPr="00D94A4C" w:rsidRDefault="00DB50E0" w:rsidP="00505FE4"/>
    <w:sectPr w:rsidR="00DB50E0" w:rsidRPr="00D94A4C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AF2F0A" w14:textId="77777777" w:rsidR="005B7C35" w:rsidRDefault="005B7C35" w:rsidP="00505FE4">
      <w:r>
        <w:separator/>
      </w:r>
    </w:p>
  </w:endnote>
  <w:endnote w:type="continuationSeparator" w:id="0">
    <w:p w14:paraId="0D7A614B" w14:textId="77777777" w:rsidR="005B7C35" w:rsidRDefault="005B7C35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8B4C1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8B07DC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76D3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D6E2E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825211C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0AD99" w14:textId="77777777" w:rsidR="005B7C35" w:rsidRDefault="005B7C35" w:rsidP="00505FE4">
      <w:r>
        <w:separator/>
      </w:r>
    </w:p>
  </w:footnote>
  <w:footnote w:type="continuationSeparator" w:id="0">
    <w:p w14:paraId="5D0BD315" w14:textId="77777777" w:rsidR="005B7C35" w:rsidRDefault="005B7C35" w:rsidP="00505FE4">
      <w:r>
        <w:continuationSeparator/>
      </w:r>
    </w:p>
  </w:footnote>
  <w:footnote w:id="1">
    <w:p w14:paraId="5062DACC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25A64"/>
    <w:multiLevelType w:val="hybridMultilevel"/>
    <w:tmpl w:val="FEC46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50C21"/>
    <w:multiLevelType w:val="hybridMultilevel"/>
    <w:tmpl w:val="E86E7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9557D"/>
    <w:multiLevelType w:val="hybridMultilevel"/>
    <w:tmpl w:val="3C342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C97EF9"/>
    <w:multiLevelType w:val="hybridMultilevel"/>
    <w:tmpl w:val="AF2E1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3D166C"/>
    <w:multiLevelType w:val="hybridMultilevel"/>
    <w:tmpl w:val="E246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A3485"/>
    <w:multiLevelType w:val="hybridMultilevel"/>
    <w:tmpl w:val="C2FE0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25640">
    <w:abstractNumId w:val="0"/>
  </w:num>
  <w:num w:numId="2" w16cid:durableId="846942443">
    <w:abstractNumId w:val="4"/>
  </w:num>
  <w:num w:numId="3" w16cid:durableId="1424256290">
    <w:abstractNumId w:val="1"/>
  </w:num>
  <w:num w:numId="4" w16cid:durableId="1520282">
    <w:abstractNumId w:val="2"/>
  </w:num>
  <w:num w:numId="5" w16cid:durableId="838623391">
    <w:abstractNumId w:val="3"/>
  </w:num>
  <w:num w:numId="6" w16cid:durableId="2835862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5B4"/>
    <w:rsid w:val="000A341B"/>
    <w:rsid w:val="00104C65"/>
    <w:rsid w:val="001A2B51"/>
    <w:rsid w:val="002A7236"/>
    <w:rsid w:val="002D6E2E"/>
    <w:rsid w:val="004108DE"/>
    <w:rsid w:val="00412C9D"/>
    <w:rsid w:val="00505FE4"/>
    <w:rsid w:val="005B7C35"/>
    <w:rsid w:val="006369D6"/>
    <w:rsid w:val="007239AC"/>
    <w:rsid w:val="007A65B4"/>
    <w:rsid w:val="008A2D5A"/>
    <w:rsid w:val="009947D8"/>
    <w:rsid w:val="009E613F"/>
    <w:rsid w:val="00A0655B"/>
    <w:rsid w:val="00A07520"/>
    <w:rsid w:val="00A4490B"/>
    <w:rsid w:val="00AB6CBA"/>
    <w:rsid w:val="00B02409"/>
    <w:rsid w:val="00CA6D58"/>
    <w:rsid w:val="00D94A4C"/>
    <w:rsid w:val="00DB50E0"/>
    <w:rsid w:val="00E9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CE4482"/>
  <w15:docId w15:val="{40EF2A3C-6F64-4456-BF16-23E1681D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6E2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0A341B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7239AC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239AC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6E2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4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o\Dysk%20Google\sylabus%202024%20new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30D3FB-D9FA-4C05-8082-15AED0278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11</TotalTime>
  <Pages>4</Pages>
  <Words>1097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Stojek</dc:creator>
  <cp:lastModifiedBy>Teresa Jurewicz-Obrzut</cp:lastModifiedBy>
  <cp:revision>5</cp:revision>
  <cp:lastPrinted>2023-12-05T12:20:00Z</cp:lastPrinted>
  <dcterms:created xsi:type="dcterms:W3CDTF">2024-05-29T07:26:00Z</dcterms:created>
  <dcterms:modified xsi:type="dcterms:W3CDTF">2024-08-21T14:52:00Z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